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26-14-053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Erneuerung Kanal- und Wasserleitung in der Straße "Am Tamlingsberg" 4. BA im Stadtteil Hilbringen in der Kreisstadt Merzig</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